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44E" w:rsidRDefault="003F644E" w:rsidP="003F644E">
      <w:pPr>
        <w:rPr>
          <w:rStyle w:val="s1"/>
        </w:rPr>
      </w:pPr>
      <w:r>
        <w:rPr>
          <w:rStyle w:val="s1"/>
          <w:u w:val="single"/>
        </w:rPr>
        <w:t>Roger BOSARD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3F644E" w:rsidRDefault="003F644E" w:rsidP="003F644E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Ditchingham</w:t>
      </w:r>
      <w:proofErr w:type="spellEnd"/>
      <w:r>
        <w:rPr>
          <w:rStyle w:val="s1"/>
        </w:rPr>
        <w:t>, Norfolk.</w:t>
      </w:r>
    </w:p>
    <w:p w:rsidR="003F644E" w:rsidRDefault="003F644E" w:rsidP="003F644E">
      <w:pPr>
        <w:rPr>
          <w:rStyle w:val="s1"/>
        </w:rPr>
      </w:pPr>
    </w:p>
    <w:p w:rsidR="003F644E" w:rsidRDefault="003F644E" w:rsidP="003F644E">
      <w:pPr>
        <w:rPr>
          <w:rStyle w:val="s1"/>
        </w:rPr>
      </w:pPr>
    </w:p>
    <w:p w:rsidR="003F644E" w:rsidRDefault="003F644E" w:rsidP="003F644E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3F644E" w:rsidRDefault="003F644E" w:rsidP="003F644E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68)</w:t>
      </w:r>
    </w:p>
    <w:p w:rsidR="003F644E" w:rsidRDefault="003F644E" w:rsidP="003F644E">
      <w:pPr>
        <w:rPr>
          <w:rStyle w:val="s1"/>
        </w:rPr>
      </w:pPr>
    </w:p>
    <w:p w:rsidR="003F644E" w:rsidRDefault="003F644E" w:rsidP="003F644E">
      <w:pPr>
        <w:rPr>
          <w:rStyle w:val="s1"/>
        </w:rPr>
      </w:pPr>
    </w:p>
    <w:p w:rsidR="003F644E" w:rsidRDefault="003F644E" w:rsidP="003F644E">
      <w:pPr>
        <w:rPr>
          <w:rStyle w:val="s1"/>
        </w:rPr>
      </w:pPr>
      <w:r>
        <w:rPr>
          <w:rStyle w:val="s1"/>
        </w:rPr>
        <w:t xml:space="preserve">9 February 2017  </w:t>
      </w:r>
    </w:p>
    <w:p w:rsidR="006B2F86" w:rsidRPr="00E71FC3" w:rsidRDefault="003F64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44E" w:rsidRDefault="003F644E" w:rsidP="00E71FC3">
      <w:r>
        <w:separator/>
      </w:r>
    </w:p>
  </w:endnote>
  <w:endnote w:type="continuationSeparator" w:id="0">
    <w:p w:rsidR="003F644E" w:rsidRDefault="003F644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44E" w:rsidRDefault="003F644E" w:rsidP="00E71FC3">
      <w:r>
        <w:separator/>
      </w:r>
    </w:p>
  </w:footnote>
  <w:footnote w:type="continuationSeparator" w:id="0">
    <w:p w:rsidR="003F644E" w:rsidRDefault="003F644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44E"/>
    <w:rsid w:val="001A7C09"/>
    <w:rsid w:val="003F644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90C877-F5FC-421F-A632-AC73C7A6A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F644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3F644E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3F644E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F644E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2017-02-16T19:33:00Z</dcterms:created>
  <dcterms:modified xsi:type="dcterms:W3CDTF">2017-02-16T19:33:00Z</dcterms:modified>
</cp:coreProperties>
</file>